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BB741" w14:textId="2F59D341" w:rsidR="00BB4644" w:rsidRPr="00F25496" w:rsidRDefault="00BB4644" w:rsidP="00BB4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2146</w:t>
      </w:r>
      <w:r>
        <w:rPr>
          <w:b/>
          <w:i/>
          <w:noProof/>
          <w:sz w:val="28"/>
        </w:rPr>
        <w:t>0</w:t>
      </w:r>
    </w:p>
    <w:p w14:paraId="7F1C9704" w14:textId="65F1FE5F" w:rsidR="00C821E3" w:rsidRPr="00A86BF7" w:rsidRDefault="00BB4644" w:rsidP="00BB464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06DA73FC" w14:textId="77777777" w:rsidR="00C821E3" w:rsidRDefault="00C821E3" w:rsidP="00C821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5A04405" w14:textId="77777777" w:rsidR="00C821E3" w:rsidRDefault="00C821E3" w:rsidP="00C821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TM Forum</w:t>
      </w:r>
    </w:p>
    <w:p w14:paraId="61CDB702" w14:textId="77777777" w:rsidR="00C821E3" w:rsidRPr="00C821E3" w:rsidRDefault="00C821E3" w:rsidP="00C821E3">
      <w:pPr>
        <w:snapToGrid w:val="0"/>
        <w:spacing w:before="0"/>
        <w:rPr>
          <w:b/>
          <w:color w:val="333333"/>
          <w:sz w:val="22"/>
          <w:szCs w:val="22"/>
        </w:rPr>
      </w:pPr>
      <w:r w:rsidRPr="00C821E3">
        <w:rPr>
          <w:rFonts w:ascii="Arial" w:hAnsi="Arial" w:cs="Arial"/>
          <w:b/>
        </w:rPr>
        <w:t>Title:</w:t>
      </w:r>
      <w:r w:rsidRPr="00C821E3">
        <w:rPr>
          <w:rFonts w:ascii="Arial" w:hAnsi="Arial" w:cs="Arial"/>
          <w:b/>
        </w:rPr>
        <w:tab/>
      </w:r>
      <w:r w:rsidRPr="00C821E3">
        <w:rPr>
          <w:b/>
          <w:color w:val="333333"/>
          <w:sz w:val="22"/>
          <w:szCs w:val="22"/>
        </w:rPr>
        <w:t>Liaison</w:t>
      </w:r>
    </w:p>
    <w:p w14:paraId="2BF2AF5B" w14:textId="77777777" w:rsidR="00C821E3" w:rsidRPr="00C821E3" w:rsidRDefault="00C821E3" w:rsidP="00C821E3">
      <w:pPr>
        <w:snapToGrid w:val="0"/>
        <w:spacing w:before="0"/>
        <w:rPr>
          <w:b/>
          <w:color w:val="333333"/>
          <w:sz w:val="22"/>
          <w:szCs w:val="22"/>
        </w:rPr>
      </w:pPr>
      <w:r w:rsidRPr="00C821E3">
        <w:rPr>
          <w:b/>
          <w:color w:val="333333"/>
          <w:sz w:val="22"/>
          <w:szCs w:val="22"/>
        </w:rPr>
        <w:t>Multi-SDO Autonomous Networks (AN) Formal Liaison:</w:t>
      </w:r>
    </w:p>
    <w:p w14:paraId="183DF18E" w14:textId="77777777" w:rsidR="00C821E3" w:rsidRDefault="00C821E3" w:rsidP="00C821E3">
      <w:pPr>
        <w:snapToGrid w:val="0"/>
        <w:spacing w:before="0"/>
        <w:rPr>
          <w:b/>
          <w:color w:val="333333"/>
          <w:sz w:val="22"/>
          <w:szCs w:val="22"/>
          <w:lang w:val="en-US"/>
        </w:rPr>
      </w:pPr>
      <w:r>
        <w:rPr>
          <w:b/>
          <w:color w:val="333333"/>
          <w:sz w:val="22"/>
          <w:szCs w:val="22"/>
          <w:lang w:val="en-US"/>
        </w:rPr>
        <w:t>22</w:t>
      </w:r>
      <w:r w:rsidRPr="002614FB">
        <w:rPr>
          <w:b/>
          <w:color w:val="333333"/>
          <w:sz w:val="22"/>
          <w:szCs w:val="22"/>
          <w:vertAlign w:val="superscript"/>
          <w:lang w:val="en-US"/>
        </w:rPr>
        <w:t>nd</w:t>
      </w:r>
      <w:r>
        <w:rPr>
          <w:b/>
          <w:color w:val="333333"/>
          <w:sz w:val="22"/>
          <w:szCs w:val="22"/>
          <w:lang w:val="en-US"/>
        </w:rPr>
        <w:t xml:space="preserve"> November 2021 Meeting Invitation, Agenda, Bridge, and</w:t>
      </w:r>
    </w:p>
    <w:p w14:paraId="118E3204" w14:textId="1B68909B" w:rsidR="00C821E3" w:rsidRDefault="00C821E3" w:rsidP="00C821E3">
      <w:pPr>
        <w:snapToGrid w:val="0"/>
        <w:spacing w:before="0"/>
        <w:rPr>
          <w:b/>
          <w:color w:val="333333"/>
          <w:sz w:val="22"/>
          <w:szCs w:val="22"/>
          <w:lang w:val="en-US"/>
        </w:rPr>
      </w:pPr>
      <w:r>
        <w:rPr>
          <w:b/>
          <w:color w:val="333333"/>
          <w:sz w:val="22"/>
          <w:szCs w:val="22"/>
          <w:lang w:val="en-US"/>
        </w:rPr>
        <w:t>Meeting Schedule Ref AN-SDO2021-13</w:t>
      </w:r>
    </w:p>
    <w:p w14:paraId="5BB0A8AC" w14:textId="77777777" w:rsidR="00C821E3" w:rsidRDefault="00C821E3" w:rsidP="00C821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CC36341" w14:textId="37BFFF44" w:rsidR="00C821E3" w:rsidRDefault="00C821E3" w:rsidP="00C821E3">
      <w:pPr>
        <w:keepNext/>
        <w:tabs>
          <w:tab w:val="left" w:pos="2127"/>
        </w:tabs>
        <w:ind w:left="2126" w:hanging="2126"/>
        <w:outlineLvl w:val="0"/>
        <w:rPr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529B2317" w14:textId="77777777" w:rsidR="00C821E3" w:rsidRDefault="00C821E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CF2806F" w14:textId="1EC3A4EF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443FCC3D" w:rsidR="007537AA" w:rsidRPr="007F233E" w:rsidRDefault="00905ED5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10</w:t>
            </w:r>
            <w:r w:rsidRPr="00905ED5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Nov 2021,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C821E3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C821E3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C821E3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C821E3">
              <w:rPr>
                <w:b/>
                <w:color w:val="333333"/>
                <w:sz w:val="22"/>
                <w:szCs w:val="22"/>
                <w:lang w:val="fr-FR"/>
              </w:rPr>
              <w:t>Multi-SDO Autonomous Networks</w:t>
            </w:r>
            <w:r w:rsidR="001234CE" w:rsidRPr="00C821E3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C821E3">
              <w:rPr>
                <w:b/>
                <w:color w:val="333333"/>
                <w:sz w:val="22"/>
                <w:szCs w:val="22"/>
                <w:lang w:val="fr-FR"/>
              </w:rPr>
              <w:t>(AN) Formal Liaison</w:t>
            </w:r>
            <w:r w:rsidR="001234CE" w:rsidRPr="00C821E3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05FD31BA" w14:textId="7C97BDB4" w:rsidR="00851546" w:rsidRDefault="002614F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22</w:t>
            </w:r>
            <w:r w:rsidRPr="002614FB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November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C756CA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55FEFD67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  <w:r w:rsidR="00352A1A">
              <w:rPr>
                <w:b/>
                <w:color w:val="333333"/>
                <w:sz w:val="22"/>
                <w:szCs w:val="22"/>
                <w:lang w:val="en-US"/>
              </w:rPr>
              <w:t xml:space="preserve"> Ref AN-SDO2021-</w:t>
            </w:r>
            <w:r w:rsidR="002614FB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4E266111" w:rsidR="00A818C2" w:rsidRPr="007F233E" w:rsidRDefault="002614FB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November 1</w:t>
            </w:r>
            <w:r w:rsidR="007D33BC">
              <w:rPr>
                <w:rFonts w:ascii="Arial" w:hAnsi="Arial" w:cs="Arial"/>
                <w:sz w:val="20"/>
                <w:szCs w:val="22"/>
                <w:lang w:val="en-US"/>
              </w:rPr>
              <w:t>6</w:t>
            </w:r>
            <w:r w:rsidR="0097723E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18092AC3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 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0B8189AE" w:rsidR="00B84048" w:rsidRDefault="002614FB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22</w:t>
            </w:r>
            <w:r w:rsidRPr="002614FB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November 2021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 xml:space="preserve"> #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13,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047257E6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143FED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1D0D605" w14:textId="40D14823" w:rsidR="0097723E" w:rsidRDefault="007D33BC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November </w:t>
      </w:r>
      <w:r w:rsidR="00561C18">
        <w:rPr>
          <w:sz w:val="22"/>
          <w:szCs w:val="22"/>
        </w:rPr>
        <w:t xml:space="preserve">Formal SDO </w:t>
      </w:r>
      <w:r w:rsidR="002614FB">
        <w:rPr>
          <w:sz w:val="22"/>
          <w:szCs w:val="22"/>
        </w:rPr>
        <w:t xml:space="preserve">Members </w:t>
      </w:r>
      <w:r w:rsidR="00561C18">
        <w:rPr>
          <w:sz w:val="22"/>
          <w:szCs w:val="22"/>
        </w:rPr>
        <w:t xml:space="preserve">Liaison call </w:t>
      </w:r>
      <w:r w:rsidR="00B04C54">
        <w:rPr>
          <w:sz w:val="22"/>
          <w:szCs w:val="22"/>
        </w:rPr>
        <w:t>rescheduled</w:t>
      </w:r>
      <w:r w:rsidR="002614FB">
        <w:rPr>
          <w:sz w:val="22"/>
          <w:szCs w:val="22"/>
        </w:rPr>
        <w:t xml:space="preserve"> on the 25</w:t>
      </w:r>
      <w:r w:rsidR="002614FB" w:rsidRPr="002614FB">
        <w:rPr>
          <w:sz w:val="22"/>
          <w:szCs w:val="22"/>
          <w:vertAlign w:val="superscript"/>
        </w:rPr>
        <w:t>th</w:t>
      </w:r>
      <w:r w:rsidR="0016369C">
        <w:rPr>
          <w:sz w:val="22"/>
          <w:szCs w:val="22"/>
        </w:rPr>
        <w:t xml:space="preserve"> </w:t>
      </w:r>
      <w:r w:rsidR="002614FB">
        <w:rPr>
          <w:sz w:val="22"/>
          <w:szCs w:val="22"/>
        </w:rPr>
        <w:t>Oct 2021</w:t>
      </w:r>
      <w:r>
        <w:rPr>
          <w:sz w:val="22"/>
          <w:szCs w:val="22"/>
        </w:rPr>
        <w:t xml:space="preserve"> call information</w:t>
      </w:r>
      <w:r w:rsidR="0016369C">
        <w:rPr>
          <w:sz w:val="22"/>
          <w:szCs w:val="22"/>
        </w:rPr>
        <w:t>; see</w:t>
      </w:r>
      <w:r w:rsidR="0097723E">
        <w:rPr>
          <w:sz w:val="22"/>
          <w:szCs w:val="22"/>
        </w:rPr>
        <w:t xml:space="preserve"> minutes at </w:t>
      </w:r>
    </w:p>
    <w:p w14:paraId="6B2E6947" w14:textId="54DF7B33" w:rsidR="00561C18" w:rsidRDefault="00143FED" w:rsidP="00561C18">
      <w:hyperlink r:id="rId11" w:history="1">
        <w:r w:rsidR="00561C18">
          <w:rPr>
            <w:rStyle w:val="Hyperlink"/>
          </w:rPr>
          <w:t>2021-10-25 Multi-SDO Autonomous Networks Open Discussion Workshop #12 Meeting notes</w:t>
        </w:r>
      </w:hyperlink>
    </w:p>
    <w:p w14:paraId="535FA676" w14:textId="6D17B50D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 w:rsidR="0097723E">
        <w:t xml:space="preserve"> </w:t>
      </w:r>
      <w:r w:rsidR="00561C18">
        <w:t>22</w:t>
      </w:r>
      <w:r w:rsidR="00561C18" w:rsidRPr="00561C18">
        <w:rPr>
          <w:vertAlign w:val="superscript"/>
        </w:rPr>
        <w:t>nd</w:t>
      </w:r>
      <w:r w:rsidR="00561C18">
        <w:t xml:space="preserve"> November 2021 </w:t>
      </w:r>
      <w:r>
        <w:t xml:space="preserve">14:00 </w:t>
      </w:r>
      <w:r w:rsidR="00561C18">
        <w:t>GMT</w:t>
      </w:r>
      <w:r w:rsidR="00E92088">
        <w:t>,</w:t>
      </w:r>
      <w:r>
        <w:t xml:space="preserve"> 15:00 CET </w:t>
      </w:r>
      <w:r w:rsidR="00237EF4">
        <w:t xml:space="preserve">(Duration </w:t>
      </w:r>
      <w:r w:rsidR="0097723E">
        <w:t>6</w:t>
      </w:r>
      <w:r w:rsidR="00237EF4">
        <w:t>0 mins for this call)</w:t>
      </w:r>
      <w:r w:rsidR="00867D3D">
        <w:t xml:space="preserve"> #7</w:t>
      </w:r>
    </w:p>
    <w:p w14:paraId="5513B9D8" w14:textId="0ECE1EF6" w:rsidR="00B84048" w:rsidRPr="00B84048" w:rsidRDefault="00B84048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B84048">
        <w:rPr>
          <w:b w:val="0"/>
          <w:bCs/>
        </w:rPr>
        <w:t xml:space="preserve">We are extending </w:t>
      </w:r>
      <w:r w:rsidR="007D33BC">
        <w:rPr>
          <w:b w:val="0"/>
          <w:bCs/>
        </w:rPr>
        <w:t>an invitation</w:t>
      </w:r>
      <w:r w:rsidRPr="00B84048">
        <w:rPr>
          <w:b w:val="0"/>
          <w:bCs/>
        </w:rPr>
        <w:t xml:space="preserve"> to join the next meeting of this formal liaison thread</w:t>
      </w:r>
      <w:r>
        <w:rPr>
          <w:b w:val="0"/>
          <w:bCs/>
        </w:rPr>
        <w:t>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1961E792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the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lastRenderedPageBreak/>
        <w:t xml:space="preserve">Join Zoom Meeting </w:t>
      </w:r>
    </w:p>
    <w:p w14:paraId="286F6F0E" w14:textId="0C0AFF13" w:rsidR="00E34572" w:rsidRDefault="00143FED" w:rsidP="001C064D">
      <w:pPr>
        <w:pStyle w:val="ListParagraph"/>
        <w:ind w:left="0"/>
        <w:jc w:val="both"/>
        <w:rPr>
          <w:lang w:val="en-GB" w:eastAsia="en-GB"/>
        </w:rPr>
      </w:pPr>
      <w:hyperlink r:id="rId12" w:history="1">
        <w:r w:rsidR="00E34572" w:rsidRPr="00D02837">
          <w:rPr>
            <w:rStyle w:val="Hyperlink"/>
            <w:lang w:val="en-GB" w:eastAsia="en-GB"/>
          </w:rPr>
          <w:t>https://us02web.zoom.us/j/2354908699</w:t>
        </w:r>
      </w:hyperlink>
    </w:p>
    <w:p w14:paraId="3C9E34CE" w14:textId="77777777" w:rsidR="00E34572" w:rsidRDefault="00E34572" w:rsidP="001C064D">
      <w:pPr>
        <w:pStyle w:val="ListParagraph"/>
        <w:ind w:left="0"/>
        <w:jc w:val="both"/>
        <w:rPr>
          <w:lang w:val="en-GB" w:eastAsia="en-GB"/>
        </w:rPr>
      </w:pPr>
    </w:p>
    <w:p w14:paraId="64D1DA36" w14:textId="38234788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>x C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>embedded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  <w:r w:rsidR="00C756CA">
        <w:rPr>
          <w:sz w:val="22"/>
          <w:szCs w:val="22"/>
          <w:lang w:val="en-GB"/>
        </w:rPr>
        <w:t xml:space="preserve">  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A3E29C9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257A37C6" w:rsidR="00851546" w:rsidRDefault="00C756CA" w:rsidP="00851546">
      <w:pPr>
        <w:pStyle w:val="Heading2"/>
        <w:numPr>
          <w:ilvl w:val="0"/>
          <w:numId w:val="0"/>
        </w:numPr>
      </w:pPr>
      <w:bookmarkStart w:id="4" w:name="_Hlk87645185"/>
      <w:r>
        <w:t xml:space="preserve">Draft </w:t>
      </w:r>
      <w:r w:rsidR="00851546"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5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0A8D77FA" w14:textId="3B45CC54" w:rsidR="00593C45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Agenda review and location of input contributions.</w:t>
      </w:r>
    </w:p>
    <w:p w14:paraId="72F14A7D" w14:textId="6D4CBE5E" w:rsidR="00561C18" w:rsidRDefault="00561C18" w:rsidP="0002417D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 xml:space="preserve">Review progress on the </w:t>
      </w:r>
      <w:r>
        <w:rPr>
          <w:color w:val="172B4D"/>
          <w:sz w:val="21"/>
          <w:szCs w:val="21"/>
          <w:lang w:val="en-GB"/>
        </w:rPr>
        <w:t>Le</w:t>
      </w:r>
      <w:r w:rsidR="00B04C54">
        <w:rPr>
          <w:color w:val="172B4D"/>
          <w:sz w:val="21"/>
          <w:szCs w:val="21"/>
          <w:lang w:val="en-GB"/>
        </w:rPr>
        <w:t>gal</w:t>
      </w:r>
      <w:r>
        <w:rPr>
          <w:color w:val="172B4D"/>
          <w:sz w:val="21"/>
          <w:szCs w:val="21"/>
          <w:lang w:val="en-GB"/>
        </w:rPr>
        <w:t xml:space="preserve"> / IPR agreement proposal</w:t>
      </w:r>
    </w:p>
    <w:p w14:paraId="5A57F8D7" w14:textId="794AA4C0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>Legal team meeting 13th Septem</w:t>
      </w:r>
      <w:r>
        <w:rPr>
          <w:color w:val="172B4D"/>
          <w:sz w:val="21"/>
          <w:szCs w:val="21"/>
          <w:lang w:val="en-GB"/>
        </w:rPr>
        <w:t>ber</w:t>
      </w:r>
    </w:p>
    <w:p w14:paraId="04B6EFEA" w14:textId="53072CF1" w:rsidR="00561C18" w:rsidRPr="00561C18" w:rsidRDefault="00905ED5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IPR </w:t>
      </w:r>
      <w:r w:rsidR="00561C18" w:rsidRPr="00561C18">
        <w:rPr>
          <w:color w:val="172B4D"/>
          <w:sz w:val="21"/>
          <w:szCs w:val="21"/>
          <w:lang w:val="en-GB"/>
        </w:rPr>
        <w:t xml:space="preserve">Proposal sent out on </w:t>
      </w:r>
      <w:r w:rsidR="00561C18">
        <w:rPr>
          <w:color w:val="172B4D"/>
          <w:sz w:val="21"/>
          <w:szCs w:val="21"/>
          <w:lang w:val="en-GB"/>
        </w:rPr>
        <w:t>5</w:t>
      </w:r>
      <w:r w:rsidR="00561C18" w:rsidRPr="00561C18">
        <w:rPr>
          <w:color w:val="172B4D"/>
          <w:sz w:val="21"/>
          <w:szCs w:val="21"/>
          <w:lang w:val="en-GB"/>
        </w:rPr>
        <w:t>th October</w:t>
      </w:r>
    </w:p>
    <w:p w14:paraId="6F6C25F9" w14:textId="5AD41541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 xml:space="preserve">Feedback </w:t>
      </w:r>
      <w:r w:rsidR="00905ED5">
        <w:rPr>
          <w:color w:val="172B4D"/>
          <w:sz w:val="21"/>
          <w:szCs w:val="21"/>
          <w:lang w:val="en-GB"/>
        </w:rPr>
        <w:t>on proposal</w:t>
      </w:r>
    </w:p>
    <w:p w14:paraId="7010D8F9" w14:textId="715788D6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>Conclusions</w:t>
      </w:r>
      <w:r>
        <w:rPr>
          <w:color w:val="172B4D"/>
          <w:sz w:val="21"/>
          <w:szCs w:val="21"/>
          <w:lang w:val="en-GB"/>
        </w:rPr>
        <w:t xml:space="preserve"> and next steps </w:t>
      </w:r>
    </w:p>
    <w:p w14:paraId="3CBA2C6C" w14:textId="2FBEA186" w:rsidR="00B3492D" w:rsidRPr="00B3492D" w:rsidRDefault="00B3492D" w:rsidP="00B3492D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Overview /review of Work package progress</w:t>
      </w:r>
    </w:p>
    <w:p w14:paraId="3DB1B3F5" w14:textId="66898790" w:rsidR="00593C45" w:rsidRPr="00B3492D" w:rsidRDefault="00B3492D" w:rsidP="00B3492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Hyperlink"/>
          <w:color w:val="172B4D"/>
          <w:sz w:val="21"/>
          <w:szCs w:val="21"/>
          <w:u w:val="none"/>
        </w:rPr>
      </w:pPr>
      <w:r w:rsidRPr="00B3492D">
        <w:rPr>
          <w:color w:val="172B4D"/>
          <w:sz w:val="21"/>
          <w:szCs w:val="21"/>
        </w:rPr>
        <w:t xml:space="preserve">WP02 </w:t>
      </w:r>
      <w:r w:rsidR="00593C45" w:rsidRPr="00B3492D">
        <w:rPr>
          <w:color w:val="172B4D"/>
          <w:sz w:val="21"/>
          <w:szCs w:val="21"/>
        </w:rPr>
        <w:t xml:space="preserve">Joint WP addressing proposal in Roadmap and Landscape </w:t>
      </w:r>
      <w:r w:rsidRPr="00B3492D">
        <w:rPr>
          <w:color w:val="172B4D"/>
          <w:sz w:val="21"/>
          <w:szCs w:val="21"/>
        </w:rPr>
        <w:t>(Operational use case</w:t>
      </w:r>
      <w:r w:rsidR="00593C45" w:rsidRPr="00B3492D">
        <w:rPr>
          <w:color w:val="172B4D"/>
          <w:sz w:val="21"/>
          <w:szCs w:val="21"/>
        </w:rPr>
        <w:t>WP02. </w:t>
      </w:r>
      <w:hyperlink r:id="rId13" w:history="1">
        <w:r w:rsidR="00593C45" w:rsidRPr="00B3492D">
          <w:rPr>
            <w:rStyle w:val="Hyperlink"/>
            <w:b/>
            <w:bCs/>
            <w:color w:val="133595"/>
            <w:sz w:val="21"/>
            <w:szCs w:val="21"/>
          </w:rPr>
          <w:t>Work Packages (WP)</w:t>
        </w:r>
      </w:hyperlink>
    </w:p>
    <w:p w14:paraId="24EB272B" w14:textId="4F30F634" w:rsidR="00B3492D" w:rsidRDefault="00B04C54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Feedback on meeting 25</w:t>
      </w:r>
      <w:r w:rsidRPr="00B04C54">
        <w:rPr>
          <w:color w:val="172B4D"/>
          <w:sz w:val="21"/>
          <w:szCs w:val="21"/>
          <w:vertAlign w:val="superscript"/>
        </w:rPr>
        <w:t>th</w:t>
      </w:r>
      <w:r>
        <w:rPr>
          <w:color w:val="172B4D"/>
          <w:sz w:val="21"/>
          <w:szCs w:val="21"/>
        </w:rPr>
        <w:t xml:space="preserve"> October 2021 </w:t>
      </w:r>
    </w:p>
    <w:p w14:paraId="24621A2F" w14:textId="670F3846" w:rsidR="00B04C54" w:rsidRDefault="00B04C54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Contribution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MSDO-7  </w:t>
      </w:r>
      <w:hyperlink r:id="rId14" w:history="1">
        <w:r>
          <w:rPr>
            <w:rStyle w:val="Hyperlink"/>
          </w:rPr>
          <w:t>Incoming Contributions - AN-SDO Collaboration - TM Forum Confluence</w:t>
        </w:r>
      </w:hyperlink>
    </w:p>
    <w:p w14:paraId="109ED34B" w14:textId="51527F56" w:rsidR="00B3492D" w:rsidRDefault="00B3492D" w:rsidP="007A60A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WP04 Common operating principle </w:t>
      </w:r>
    </w:p>
    <w:p w14:paraId="2A00CC74" w14:textId="7564FE7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Administrative </w:t>
      </w:r>
    </w:p>
    <w:p w14:paraId="3601174E" w14:textId="3C7BF3AA" w:rsidR="00593C45" w:rsidRPr="004972CD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/agree</w:t>
      </w:r>
      <w:r w:rsidR="0016369C">
        <w:rPr>
          <w:color w:val="172B4D"/>
          <w:sz w:val="21"/>
          <w:szCs w:val="21"/>
        </w:rPr>
        <w:t xml:space="preserve"> to</w:t>
      </w:r>
      <w:r w:rsidRPr="00CC1ACA">
        <w:rPr>
          <w:color w:val="172B4D"/>
          <w:sz w:val="21"/>
          <w:szCs w:val="21"/>
        </w:rPr>
        <w:t xml:space="preserve"> meeting schedule proposal </w:t>
      </w:r>
      <w:r w:rsidRPr="00CC1ACA">
        <w:rPr>
          <w:rStyle w:val="Strong"/>
          <w:color w:val="172B4D"/>
          <w:sz w:val="21"/>
          <w:szCs w:val="21"/>
          <w:u w:val="single"/>
        </w:rPr>
        <w:t>Multi-SDO AN Meeting Schedules</w:t>
      </w:r>
    </w:p>
    <w:p w14:paraId="62E7EB78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AOB</w:t>
      </w:r>
    </w:p>
    <w:bookmarkEnd w:id="4"/>
    <w:bookmarkEnd w:id="5"/>
    <w:p w14:paraId="25885C71" w14:textId="739C6274" w:rsidR="00CC1ACA" w:rsidRDefault="00237EF4" w:rsidP="00E11032">
      <w:pPr>
        <w:pStyle w:val="ListParagraph"/>
        <w:ind w:left="0"/>
        <w:jc w:val="both"/>
        <w:rPr>
          <w:rFonts w:ascii="Segoe UI" w:hAnsi="Segoe UI" w:cs="Segoe UI"/>
          <w:color w:val="172B4D"/>
          <w:sz w:val="21"/>
          <w:szCs w:val="21"/>
        </w:rPr>
      </w:pPr>
      <w:r>
        <w:rPr>
          <w:sz w:val="22"/>
          <w:szCs w:val="22"/>
        </w:rPr>
        <w:t xml:space="preserve">If you wish to propose additions, please email </w:t>
      </w:r>
      <w:hyperlink r:id="rId15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and add </w:t>
      </w:r>
      <w:r w:rsidR="003B7981">
        <w:rPr>
          <w:sz w:val="22"/>
          <w:szCs w:val="22"/>
        </w:rPr>
        <w:t xml:space="preserve">your proposal </w:t>
      </w:r>
      <w:r>
        <w:rPr>
          <w:sz w:val="22"/>
          <w:szCs w:val="22"/>
        </w:rPr>
        <w:t xml:space="preserve">to the </w:t>
      </w:r>
      <w:r w:rsidR="0016369C">
        <w:rPr>
          <w:sz w:val="22"/>
          <w:szCs w:val="22"/>
        </w:rPr>
        <w:t>online</w:t>
      </w:r>
      <w:r w:rsidR="001234CE">
        <w:rPr>
          <w:sz w:val="22"/>
          <w:szCs w:val="22"/>
        </w:rPr>
        <w:t xml:space="preserve"> agenda posted at: </w:t>
      </w:r>
      <w:hyperlink r:id="rId16" w:history="1">
        <w:r w:rsidR="00B04C54">
          <w:rPr>
            <w:rStyle w:val="Hyperlink"/>
          </w:rPr>
          <w:t>2021-11-22 M-SDO AN Formal Liaison Meeting Notes #13.</w:t>
        </w:r>
      </w:hyperlink>
    </w:p>
    <w:p w14:paraId="267F5BC9" w14:textId="7B4F1E68" w:rsidR="0040382A" w:rsidRPr="00CC1ACA" w:rsidRDefault="0040382A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C821E3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C821E3">
        <w:rPr>
          <w:sz w:val="22"/>
          <w:szCs w:val="22"/>
          <w:lang w:val="es-ES"/>
        </w:rPr>
        <w:t>Regards,</w:t>
      </w:r>
    </w:p>
    <w:p w14:paraId="7154469E" w14:textId="77777777" w:rsidR="009019FA" w:rsidRPr="00C821E3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C821E3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C821E3">
        <w:rPr>
          <w:sz w:val="22"/>
          <w:szCs w:val="22"/>
          <w:lang w:val="es-ES"/>
        </w:rPr>
        <w:t>Cecilia Ortega Lagos</w:t>
      </w:r>
    </w:p>
    <w:p w14:paraId="230E03F3" w14:textId="34A6D105" w:rsidR="00D77D78" w:rsidRPr="00C821E3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C821E3">
        <w:rPr>
          <w:sz w:val="22"/>
          <w:szCs w:val="22"/>
          <w:lang w:val="es-ES"/>
        </w:rPr>
        <w:t>TM Forum</w:t>
      </w:r>
    </w:p>
    <w:p w14:paraId="201AA17F" w14:textId="77777777" w:rsidR="00D77D78" w:rsidRPr="00C821E3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7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1DC3918B" w14:textId="1261A508" w:rsidR="00237EF4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237EF4" w:rsidRPr="003F647E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3F647E" w:rsidRDefault="00143FE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Default="00143FED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4608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</w:tr>
      <w:tr w:rsidR="00862DBF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</w:tr>
      <w:tr w:rsidR="00862DBF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3947B920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0F178E">
              <w:rPr>
                <w:rFonts w:ascii="Segoe UI" w:hAnsi="Segoe UI" w:cs="Segoe UI"/>
                <w:color w:val="172B4D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2F01B2F6" w:rsidR="00862DBF" w:rsidRDefault="00F20553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16</w:t>
            </w:r>
            <w:r w:rsidR="00862DBF">
              <w:rPr>
                <w:rFonts w:ascii="Segoe UI" w:hAnsi="Segoe UI" w:cs="Segoe UI"/>
                <w:color w:val="172B4D"/>
                <w:sz w:val="21"/>
                <w:szCs w:val="21"/>
              </w:rPr>
              <w:t>-Aug-2021</w:t>
            </w:r>
          </w:p>
        </w:tc>
      </w:tr>
      <w:tr w:rsidR="00862DBF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74FFCFE1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C756CA">
              <w:rPr>
                <w:rFonts w:ascii="Segoe UI" w:hAnsi="Segoe UI" w:cs="Segoe UI"/>
                <w:color w:val="172B4D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1EBFE6A8" w:rsidR="00862DBF" w:rsidRPr="005A5E74" w:rsidRDefault="00C756CA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22</w:t>
            </w:r>
            <w:r w:rsidRPr="00C756CA">
              <w:rPr>
                <w:rFonts w:ascii="Segoe UI" w:hAnsi="Segoe UI" w:cs="Segoe UI"/>
                <w:color w:val="172B4D"/>
                <w:sz w:val="21"/>
                <w:szCs w:val="21"/>
                <w:vertAlign w:val="superscript"/>
              </w:rPr>
              <w:t>nd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Nov 2021  rescheduled from </w:t>
            </w:r>
            <w:r w:rsidR="00862DBF"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040A4BF9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5FEF8341" w14:textId="77777777" w:rsidR="00867D3D" w:rsidRDefault="00867D3D" w:rsidP="00867D3D">
      <w:pPr>
        <w:pStyle w:val="NormalWeb"/>
        <w:rPr>
          <w:sz w:val="22"/>
        </w:rPr>
      </w:pPr>
      <w:r>
        <w:t xml:space="preserve">AN-SDO Collaboration is inviting you to a scheduled Zoom meeting. </w:t>
      </w:r>
    </w:p>
    <w:p w14:paraId="67D25D7F" w14:textId="77777777" w:rsidR="00E34572" w:rsidRDefault="00E34572" w:rsidP="00E34572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47" w:history="1">
        <w:r>
          <w:rPr>
            <w:rStyle w:val="Hyperlink"/>
          </w:rPr>
          <w:t>https://us02web.zoom.us/j/2354908699</w:t>
        </w:r>
      </w:hyperlink>
      <w:r>
        <w:t xml:space="preserve"> </w:t>
      </w:r>
    </w:p>
    <w:p w14:paraId="07B8280F" w14:textId="77777777" w:rsidR="00C756CA" w:rsidRDefault="00E34572" w:rsidP="00E34572">
      <w:pPr>
        <w:pStyle w:val="NormalWeb"/>
      </w:pPr>
      <w:r>
        <w:t>Meeting ID: 235 490 8699</w:t>
      </w:r>
    </w:p>
    <w:p w14:paraId="0C59ADE7" w14:textId="0206A5CA" w:rsidR="00E34572" w:rsidRDefault="00C756CA" w:rsidP="00E34572">
      <w:pPr>
        <w:pStyle w:val="NormalWeb"/>
      </w:pPr>
      <w:r w:rsidRPr="00C756CA">
        <w:t>Passcode: ANMSDO9</w:t>
      </w:r>
      <w:r w:rsidR="00E34572">
        <w:t xml:space="preserve"> </w:t>
      </w:r>
      <w:r w:rsidR="00E34572">
        <w:br/>
        <w:t xml:space="preserve">One tap mobile </w:t>
      </w:r>
      <w:r w:rsidR="00E34572">
        <w:br/>
        <w:t xml:space="preserve">+442080806591,,2354908699# United Kingdom </w:t>
      </w:r>
      <w:r w:rsidR="00E34572">
        <w:br/>
        <w:t xml:space="preserve">+442080806592,,2354908699# United Kingdom </w:t>
      </w:r>
    </w:p>
    <w:p w14:paraId="67712572" w14:textId="77777777" w:rsidR="00E34572" w:rsidRDefault="00E34572" w:rsidP="00E34572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48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7AB67EE5" w14:textId="77777777" w:rsidR="00E34572" w:rsidRDefault="00E34572" w:rsidP="00E34572">
      <w:pPr>
        <w:pStyle w:val="NormalWeb"/>
      </w:pPr>
      <w:r>
        <w:t xml:space="preserve">Join by SIP </w:t>
      </w:r>
      <w:r>
        <w:br/>
      </w:r>
      <w:hyperlink r:id="rId49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462F1A64" w14:textId="77777777" w:rsidR="00E34572" w:rsidRDefault="00E34572" w:rsidP="00E34572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</w:p>
    <w:p w14:paraId="18144A45" w14:textId="77777777" w:rsidR="00E34572" w:rsidRDefault="00E34572" w:rsidP="00E34572"/>
    <w:p w14:paraId="2EB50133" w14:textId="6916B3AC" w:rsidR="00255277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26F7AC58" w14:textId="75C4A02A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lastRenderedPageBreak/>
        <w:t>.ics</w:t>
      </w:r>
    </w:p>
    <w:p w14:paraId="1729EAB8" w14:textId="43887C40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</w:pPr>
    </w:p>
    <w:p w14:paraId="6168260B" w14:textId="16451D8E" w:rsidR="00C756CA" w:rsidRDefault="00262F42" w:rsidP="00D77D78">
      <w:pPr>
        <w:pStyle w:val="ListParagraph"/>
        <w:pBdr>
          <w:bottom w:val="single" w:sz="12" w:space="1" w:color="auto"/>
        </w:pBdr>
        <w:ind w:left="0"/>
        <w:jc w:val="both"/>
      </w:pPr>
      <w:r>
        <w:rPr>
          <w:noProof/>
        </w:rPr>
        <w:object w:dxaOrig="1473" w:dyaOrig="972" w14:anchorId="0D845F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35pt;height:48.9pt;mso-width-percent:0;mso-height-percent:0;mso-width-percent:0;mso-height-percent:0" o:ole="">
            <v:imagedata r:id="rId50" o:title=""/>
          </v:shape>
          <o:OLEObject Type="Embed" ProgID="Package" ShapeID="_x0000_i1025" DrawAspect="Icon" ObjectID="_1703510012" r:id="rId51"/>
        </w:objec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2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845AB" w14:textId="77777777" w:rsidR="00143FED" w:rsidRDefault="00143FED">
      <w:r>
        <w:separator/>
      </w:r>
    </w:p>
  </w:endnote>
  <w:endnote w:type="continuationSeparator" w:id="0">
    <w:p w14:paraId="340D6A63" w14:textId="77777777" w:rsidR="00143FED" w:rsidRDefault="0014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827E9" w14:textId="77777777" w:rsidR="00143FED" w:rsidRDefault="00143FED">
      <w:r>
        <w:separator/>
      </w:r>
    </w:p>
  </w:footnote>
  <w:footnote w:type="continuationSeparator" w:id="0">
    <w:p w14:paraId="6662B916" w14:textId="77777777" w:rsidR="00143FED" w:rsidRDefault="0014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1"/>
  </w:num>
  <w:num w:numId="18">
    <w:abstractNumId w:val="6"/>
  </w:num>
  <w:num w:numId="19">
    <w:abstractNumId w:val="8"/>
  </w:num>
  <w:num w:numId="20">
    <w:abstractNumId w:val="12"/>
  </w:num>
  <w:num w:numId="21">
    <w:abstractNumId w:val="24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20"/>
  </w:num>
  <w:num w:numId="27">
    <w:abstractNumId w:val="18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MxNzI2M7cwNjezMLZU0lEKTi0uzszPAykwqgUA/cZsbiwAAAA="/>
  </w:docVars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0F178E"/>
    <w:rsid w:val="001234CE"/>
    <w:rsid w:val="00143FED"/>
    <w:rsid w:val="00154D80"/>
    <w:rsid w:val="00157C5D"/>
    <w:rsid w:val="0016112D"/>
    <w:rsid w:val="0016369C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14FB"/>
    <w:rsid w:val="00262F42"/>
    <w:rsid w:val="00267377"/>
    <w:rsid w:val="00270A58"/>
    <w:rsid w:val="00276066"/>
    <w:rsid w:val="002930F6"/>
    <w:rsid w:val="00297C72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37808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47E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1C1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8D4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B1E33"/>
    <w:rsid w:val="006D36E4"/>
    <w:rsid w:val="006D4CCA"/>
    <w:rsid w:val="006E0C90"/>
    <w:rsid w:val="00707FBB"/>
    <w:rsid w:val="00714634"/>
    <w:rsid w:val="00724581"/>
    <w:rsid w:val="00725E9D"/>
    <w:rsid w:val="00731CAB"/>
    <w:rsid w:val="00750D57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33BC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5ED5"/>
    <w:rsid w:val="00907EB4"/>
    <w:rsid w:val="0092547E"/>
    <w:rsid w:val="00935297"/>
    <w:rsid w:val="00935475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4C54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B4158"/>
    <w:rsid w:val="00BB4644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6CA"/>
    <w:rsid w:val="00C759DB"/>
    <w:rsid w:val="00C76902"/>
    <w:rsid w:val="00C821E3"/>
    <w:rsid w:val="00C95F4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11032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9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link w:val="CRCoverPageZchn"/>
    <w:qFormat/>
    <w:rsid w:val="00C821E3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BB4644"/>
    <w:rPr>
      <w:rFonts w:ascii="Arial" w:hAnsi="Arial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BB46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pages/viewpage.action?pageId=162965390&amp;src=contextnavpagetreemode" TargetMode="External"/><Relationship Id="rId18" Type="http://schemas.openxmlformats.org/officeDocument/2006/relationships/hyperlink" Target="mailto:Anthony.Brand@etsi.org" TargetMode="External"/><Relationship Id="rId26" Type="http://schemas.openxmlformats.org/officeDocument/2006/relationships/hyperlink" Target="mailto:thomas.tovinger@ericsson.com" TargetMode="External"/><Relationship Id="rId39" Type="http://schemas.openxmlformats.org/officeDocument/2006/relationships/hyperlink" Target="mailto:aboasman@tmforum.org" TargetMode="External"/><Relationship Id="rId3" Type="http://schemas.openxmlformats.org/officeDocument/2006/relationships/styles" Target="styles.xml"/><Relationship Id="rId21" Type="http://schemas.openxmlformats.org/officeDocument/2006/relationships/hyperlink" Target="mailto:hliu@gsma.com" TargetMode="External"/><Relationship Id="rId34" Type="http://schemas.openxmlformats.org/officeDocument/2006/relationships/hyperlink" Target="mailto:m.borst@ieee.org" TargetMode="External"/><Relationship Id="rId42" Type="http://schemas.openxmlformats.org/officeDocument/2006/relationships/hyperlink" Target="mailto:Yuval.Stein@teoco.com" TargetMode="External"/><Relationship Id="rId47" Type="http://schemas.openxmlformats.org/officeDocument/2006/relationships/hyperlink" Target="https://us02web.zoom.us/j/2354908699" TargetMode="External"/><Relationship Id="rId50" Type="http://schemas.openxmlformats.org/officeDocument/2006/relationships/image" Target="media/image2.emf"/><Relationship Id="rId7" Type="http://schemas.openxmlformats.org/officeDocument/2006/relationships/endnotes" Target="endnotes.xml"/><Relationship Id="rId12" Type="http://schemas.openxmlformats.org/officeDocument/2006/relationships/hyperlink" Target="https://us02web.zoom.us/j/2354908699" TargetMode="External"/><Relationship Id="rId17" Type="http://schemas.openxmlformats.org/officeDocument/2006/relationships/hyperlink" Target="https://projects.tmforum.org/wiki/display/ASC/Formal+SDO+Liaison+Contacts+List?src=contextnavpagetreemode" TargetMode="External"/><Relationship Id="rId25" Type="http://schemas.openxmlformats.org/officeDocument/2006/relationships/hyperlink" Target="mailto:3GPPLiaison@etsi.org" TargetMode="External"/><Relationship Id="rId33" Type="http://schemas.openxmlformats.org/officeDocument/2006/relationships/hyperlink" Target="mailto:liuyang@ccsa.org.cn" TargetMode="External"/><Relationship Id="rId38" Type="http://schemas.openxmlformats.org/officeDocument/2006/relationships/hyperlink" Target="mailto:tsbfgan@itu.int" TargetMode="External"/><Relationship Id="rId46" Type="http://schemas.openxmlformats.org/officeDocument/2006/relationships/hyperlink" Target="mailto:denglingli@chinamobil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ASC/2021-11-22+M-SDO+AN+Formal+Liaison+Meeting+Notes+%2313" TargetMode="External"/><Relationship Id="rId20" Type="http://schemas.openxmlformats.org/officeDocument/2006/relationships/hyperlink" Target="mailto:HCalvert@gsma.com" TargetMode="External"/><Relationship Id="rId29" Type="http://schemas.openxmlformats.org/officeDocument/2006/relationships/hyperlink" Target="mailto:Mirko.Cano@etsi.org" TargetMode="External"/><Relationship Id="rId41" Type="http://schemas.openxmlformats.org/officeDocument/2006/relationships/hyperlink" Target="mailto:kevin.mcdonnell@huawei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2021-10-25+Multi-SDO+Autonomous+Networks+Open+Discussion+Workshop+%2312++Meeting+notes" TargetMode="External"/><Relationship Id="rId24" Type="http://schemas.openxmlformats.org/officeDocument/2006/relationships/hyperlink" Target="mailto:feifei.lou@ngmn.org" TargetMode="External"/><Relationship Id="rId32" Type="http://schemas.openxmlformats.org/officeDocument/2006/relationships/hyperlink" Target="mailto:zhangdehua@caict.ac.cn" TargetMode="External"/><Relationship Id="rId37" Type="http://schemas.openxmlformats.org/officeDocument/2006/relationships/hyperlink" Target="mailto:leon.wong@rakuten.com" TargetMode="External"/><Relationship Id="rId40" Type="http://schemas.openxmlformats.org/officeDocument/2006/relationships/hyperlink" Target="mailto:dong.sun@futurewei.com" TargetMode="External"/><Relationship Id="rId45" Type="http://schemas.openxmlformats.org/officeDocument/2006/relationships/hyperlink" Target="mailto:nakamura.takayuki@nttcom.co.jp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dmilham@tmforum.org" TargetMode="External"/><Relationship Id="rId23" Type="http://schemas.openxmlformats.org/officeDocument/2006/relationships/hyperlink" Target="mailto:klaus.moschner@ngmn.org" TargetMode="External"/><Relationship Id="rId28" Type="http://schemas.openxmlformats.org/officeDocument/2006/relationships/hyperlink" Target="mailto:maryse.gardella@nokia.com" TargetMode="External"/><Relationship Id="rId36" Type="http://schemas.openxmlformats.org/officeDocument/2006/relationships/hyperlink" Target="mailto:tte@cs.fau.de" TargetMode="External"/><Relationship Id="rId49" Type="http://schemas.openxmlformats.org/officeDocument/2006/relationships/hyperlink" Target="mailto:2354908699@zoomcrc.com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ISGsupport@etsi.org" TargetMode="External"/><Relationship Id="rId31" Type="http://schemas.openxmlformats.org/officeDocument/2006/relationships/hyperlink" Target="mailto:wjli@bupt.edu.cn" TargetMode="External"/><Relationship Id="rId44" Type="http://schemas.openxmlformats.org/officeDocument/2006/relationships/hyperlink" Target="mailto:dmilham@tmforum.org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Incoming+Contributions" TargetMode="External"/><Relationship Id="rId22" Type="http://schemas.openxmlformats.org/officeDocument/2006/relationships/hyperlink" Target="mailto:magnus.buhrgard@ericsson.com" TargetMode="External"/><Relationship Id="rId27" Type="http://schemas.openxmlformats.org/officeDocument/2006/relationships/hyperlink" Target="mailto:zoulan@huawei.com" TargetMode="External"/><Relationship Id="rId30" Type="http://schemas.openxmlformats.org/officeDocument/2006/relationships/hyperlink" Target="mailto:lmmeng@bupt.edu.cn" TargetMode="External"/><Relationship Id="rId35" Type="http://schemas.openxmlformats.org/officeDocument/2006/relationships/hyperlink" Target="mailto:ran4chap@yahoo.com" TargetMode="External"/><Relationship Id="rId43" Type="http://schemas.openxmlformats.org/officeDocument/2006/relationships/hyperlink" Target="mailto:luigi.licciardi@huawei.com" TargetMode="External"/><Relationship Id="rId48" Type="http://schemas.openxmlformats.org/officeDocument/2006/relationships/hyperlink" Target="https://us02web.zoom.us/u/kbmveiqIKh" TargetMode="External"/><Relationship Id="rId8" Type="http://schemas.openxmlformats.org/officeDocument/2006/relationships/image" Target="media/image1.png"/><Relationship Id="rId5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1632904-D2B6-D341-BAB1-12D8EFEA4375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7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33.926_CR0050_(Rel-17)_eSCAS_5G</cp:lastModifiedBy>
  <cp:revision>3</cp:revision>
  <cp:lastPrinted>2009-03-03T21:56:00Z</cp:lastPrinted>
  <dcterms:created xsi:type="dcterms:W3CDTF">2022-01-12T14:47:00Z</dcterms:created>
  <dcterms:modified xsi:type="dcterms:W3CDTF">2022-01-12T15:24:00Z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documentId_3633</vt:lpwstr>
  </property>
  <property fmtid="{D5CDD505-2E9C-101B-9397-08002B2CF9AE}" pid="3" name="grammarly_documentContext">
    <vt:lpwstr>{"goals":[],"domain":"general","emotions":[],"dialect":"american"}</vt:lpwstr>
  </property>
</Properties>
</file>